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9FA71" w14:textId="77E14D50" w:rsidR="00ED7BB6" w:rsidRDefault="000237E1">
      <w:pPr>
        <w:rPr>
          <w:b/>
          <w:bCs/>
          <w:sz w:val="28"/>
        </w:rPr>
      </w:pPr>
      <w:r>
        <w:rPr>
          <w:b/>
          <w:bCs/>
          <w:sz w:val="28"/>
        </w:rPr>
        <w:t>D</w:t>
      </w:r>
      <w:r w:rsidR="00D6229A">
        <w:rPr>
          <w:b/>
          <w:bCs/>
          <w:sz w:val="28"/>
        </w:rPr>
        <w:t>2</w:t>
      </w:r>
      <w:r w:rsidR="00ED7BB6">
        <w:rPr>
          <w:b/>
          <w:bCs/>
          <w:sz w:val="28"/>
        </w:rPr>
        <w:tab/>
        <w:t>Supplerende dokumenter</w:t>
      </w:r>
    </w:p>
    <w:p w14:paraId="29C330AE" w14:textId="2DC9B074" w:rsidR="007F6CDE" w:rsidRDefault="00ED7BB6">
      <w:pPr>
        <w:rPr>
          <w:b/>
          <w:bCs/>
          <w:sz w:val="28"/>
        </w:rPr>
      </w:pPr>
      <w:r>
        <w:rPr>
          <w:b/>
          <w:bCs/>
          <w:sz w:val="28"/>
        </w:rPr>
        <w:t>D2-</w:t>
      </w:r>
      <w:r w:rsidR="00F9733A">
        <w:rPr>
          <w:b/>
          <w:bCs/>
          <w:sz w:val="28"/>
        </w:rPr>
        <w:t>Tonnasje</w:t>
      </w:r>
      <w:r>
        <w:rPr>
          <w:b/>
          <w:bCs/>
          <w:sz w:val="28"/>
        </w:rPr>
        <w:t xml:space="preserve"> </w:t>
      </w:r>
    </w:p>
    <w:p w14:paraId="29C330AF" w14:textId="77777777" w:rsidR="005C10C5" w:rsidRDefault="005C10C5"/>
    <w:p w14:paraId="29C33133" w14:textId="2F762905" w:rsidR="00784E12" w:rsidRDefault="006F65FC" w:rsidP="003F6B5D">
      <w:r>
        <w:t xml:space="preserve">Det er henvist til dette dokumentet i kap. </w:t>
      </w:r>
      <w:r w:rsidR="000D6521">
        <w:t>C</w:t>
      </w:r>
      <w:r w:rsidR="009311C7">
        <w:t xml:space="preserve">3 </w:t>
      </w:r>
      <w:r w:rsidR="000D6521">
        <w:t xml:space="preserve">pkt. </w:t>
      </w:r>
      <w:r w:rsidR="00607A1A">
        <w:t>20</w:t>
      </w:r>
      <w:r w:rsidR="000D6521">
        <w:t xml:space="preserve"> </w:t>
      </w:r>
      <w:r w:rsidR="00886D4F">
        <w:t>som et supplerende dokument</w:t>
      </w:r>
      <w:r w:rsidR="003F6B5D">
        <w:t xml:space="preserve">. </w:t>
      </w:r>
    </w:p>
    <w:p w14:paraId="5470CE16" w14:textId="069F0354" w:rsidR="00BF2039" w:rsidRDefault="00BF2039" w:rsidP="003F6B5D"/>
    <w:p w14:paraId="1D4F5F1F" w14:textId="53B3A325" w:rsidR="00BF2039" w:rsidRDefault="00BF2039" w:rsidP="003F6B5D">
      <w:r>
        <w:t xml:space="preserve">Tabellen under viser </w:t>
      </w:r>
      <w:r w:rsidR="00F9733A">
        <w:t>verdier</w:t>
      </w:r>
      <w:r w:rsidR="00C65E5A">
        <w:t xml:space="preserve"> som Byggherren har beregnet</w:t>
      </w:r>
      <w:r w:rsidR="00556CE8">
        <w:t xml:space="preserve"> som «Tonnasje»</w:t>
      </w:r>
      <w:r w:rsidR="00607A1A">
        <w:t xml:space="preserve"> for kontrakten.</w:t>
      </w:r>
    </w:p>
    <w:p w14:paraId="0A67166D" w14:textId="2FD41636" w:rsidR="003F6B5D" w:rsidRDefault="003F6B5D" w:rsidP="003F6B5D"/>
    <w:p w14:paraId="7664DB73" w14:textId="4C933518" w:rsidR="003F6B5D" w:rsidRDefault="003F6B5D" w:rsidP="003F6B5D"/>
    <w:tbl>
      <w:tblPr>
        <w:tblStyle w:val="Tabellrutenett"/>
        <w:tblW w:w="8075" w:type="dxa"/>
        <w:tblLook w:val="04A0" w:firstRow="1" w:lastRow="0" w:firstColumn="1" w:lastColumn="0" w:noHBand="0" w:noVBand="1"/>
      </w:tblPr>
      <w:tblGrid>
        <w:gridCol w:w="937"/>
        <w:gridCol w:w="5295"/>
        <w:gridCol w:w="1843"/>
      </w:tblGrid>
      <w:tr w:rsidR="007A3B70" w14:paraId="0A5483EC" w14:textId="77777777" w:rsidTr="00EC76FC">
        <w:tc>
          <w:tcPr>
            <w:tcW w:w="937" w:type="dxa"/>
          </w:tcPr>
          <w:p w14:paraId="7416E993" w14:textId="3294A205" w:rsidR="007A3B70" w:rsidRDefault="007A3B70" w:rsidP="003F6B5D">
            <w:r>
              <w:t>Prosess</w:t>
            </w:r>
          </w:p>
        </w:tc>
        <w:tc>
          <w:tcPr>
            <w:tcW w:w="5295" w:type="dxa"/>
          </w:tcPr>
          <w:p w14:paraId="76B73E0E" w14:textId="19C33592" w:rsidR="007A3B70" w:rsidRDefault="007A3B70" w:rsidP="003F6B5D">
            <w:r>
              <w:t>Beskrivelse</w:t>
            </w:r>
          </w:p>
        </w:tc>
        <w:tc>
          <w:tcPr>
            <w:tcW w:w="1843" w:type="dxa"/>
          </w:tcPr>
          <w:p w14:paraId="279B428B" w14:textId="6C15F419" w:rsidR="007A3B70" w:rsidRDefault="007A3B70" w:rsidP="003F6B5D">
            <w:r>
              <w:t>Tonnasje</w:t>
            </w:r>
            <w:r w:rsidR="00A45984">
              <w:t xml:space="preserve"> (tonn)</w:t>
            </w:r>
          </w:p>
        </w:tc>
      </w:tr>
      <w:tr w:rsidR="007A3B70" w14:paraId="4BA0C455" w14:textId="77777777" w:rsidTr="00EC76FC">
        <w:tc>
          <w:tcPr>
            <w:tcW w:w="937" w:type="dxa"/>
          </w:tcPr>
          <w:p w14:paraId="424F2DBA" w14:textId="498D8809" w:rsidR="007A3B70" w:rsidRDefault="007A3B70" w:rsidP="003F6B5D">
            <w:r>
              <w:t>77.32</w:t>
            </w:r>
          </w:p>
        </w:tc>
        <w:tc>
          <w:tcPr>
            <w:tcW w:w="5295" w:type="dxa"/>
          </w:tcPr>
          <w:p w14:paraId="1C34F6C0" w14:textId="2CDB42FB" w:rsidR="007A3B70" w:rsidRDefault="007A3B70" w:rsidP="003F6B5D">
            <w:r>
              <w:t>Tverrgående, symboler og tekst</w:t>
            </w:r>
          </w:p>
        </w:tc>
        <w:tc>
          <w:tcPr>
            <w:tcW w:w="1843" w:type="dxa"/>
          </w:tcPr>
          <w:p w14:paraId="19256BAE" w14:textId="1D5DC76F" w:rsidR="007A3B70" w:rsidRPr="00B33043" w:rsidRDefault="00CB000F" w:rsidP="00CF266E">
            <w:pPr>
              <w:tabs>
                <w:tab w:val="left" w:pos="1453"/>
              </w:tabs>
              <w:ind w:right="169"/>
              <w:jc w:val="right"/>
              <w:rPr>
                <w:highlight w:val="lightGray"/>
              </w:rPr>
            </w:pPr>
            <w:r w:rsidRPr="00B33043">
              <w:rPr>
                <w:highlight w:val="lightGray"/>
              </w:rPr>
              <w:t>&lt;antall&gt;</w:t>
            </w:r>
          </w:p>
        </w:tc>
      </w:tr>
      <w:tr w:rsidR="00CF266E" w14:paraId="50D2EA5D" w14:textId="77777777" w:rsidTr="00EC76FC">
        <w:tc>
          <w:tcPr>
            <w:tcW w:w="937" w:type="dxa"/>
          </w:tcPr>
          <w:p w14:paraId="30505176" w14:textId="7D9A7976" w:rsidR="00CF266E" w:rsidRDefault="00CF266E" w:rsidP="00CF266E">
            <w:r>
              <w:t>77.42</w:t>
            </w:r>
          </w:p>
        </w:tc>
        <w:tc>
          <w:tcPr>
            <w:tcW w:w="5295" w:type="dxa"/>
          </w:tcPr>
          <w:p w14:paraId="64697556" w14:textId="51D40822" w:rsidR="00CF266E" w:rsidRDefault="00CF266E" w:rsidP="00CF266E">
            <w:r>
              <w:t>Vegoppmerking, maling</w:t>
            </w:r>
          </w:p>
        </w:tc>
        <w:tc>
          <w:tcPr>
            <w:tcW w:w="1843" w:type="dxa"/>
          </w:tcPr>
          <w:p w14:paraId="7147213C" w14:textId="7B51DA63" w:rsidR="00CF266E" w:rsidRPr="00B33043" w:rsidRDefault="00CF266E" w:rsidP="00CF266E">
            <w:pPr>
              <w:tabs>
                <w:tab w:val="left" w:pos="1453"/>
              </w:tabs>
              <w:ind w:right="169"/>
              <w:jc w:val="right"/>
              <w:rPr>
                <w:highlight w:val="lightGray"/>
              </w:rPr>
            </w:pPr>
            <w:r w:rsidRPr="00B33043">
              <w:rPr>
                <w:highlight w:val="lightGray"/>
              </w:rPr>
              <w:t>&lt;antall&gt;</w:t>
            </w:r>
          </w:p>
        </w:tc>
      </w:tr>
      <w:tr w:rsidR="00CF266E" w14:paraId="72EF57E0" w14:textId="77777777" w:rsidTr="00EC76FC">
        <w:tc>
          <w:tcPr>
            <w:tcW w:w="937" w:type="dxa"/>
          </w:tcPr>
          <w:p w14:paraId="78F52624" w14:textId="7FEA5B68" w:rsidR="00CF266E" w:rsidRDefault="003B6B98" w:rsidP="00CF266E">
            <w:r>
              <w:t>77.44</w:t>
            </w:r>
          </w:p>
        </w:tc>
        <w:tc>
          <w:tcPr>
            <w:tcW w:w="5295" w:type="dxa"/>
          </w:tcPr>
          <w:p w14:paraId="2969E63C" w14:textId="732509CA" w:rsidR="00CF266E" w:rsidRDefault="003B6B98" w:rsidP="00CF266E">
            <w:r w:rsidRPr="003B6B98">
              <w:t>Vegoppmerking med sprayplast</w:t>
            </w:r>
          </w:p>
        </w:tc>
        <w:tc>
          <w:tcPr>
            <w:tcW w:w="1843" w:type="dxa"/>
          </w:tcPr>
          <w:p w14:paraId="3403054E" w14:textId="0E33FF07" w:rsidR="00CF266E" w:rsidRPr="00B33043" w:rsidRDefault="00CF266E" w:rsidP="00CF266E">
            <w:pPr>
              <w:tabs>
                <w:tab w:val="left" w:pos="1453"/>
              </w:tabs>
              <w:ind w:right="169"/>
              <w:jc w:val="right"/>
              <w:rPr>
                <w:highlight w:val="lightGray"/>
              </w:rPr>
            </w:pPr>
            <w:r w:rsidRPr="00B33043">
              <w:rPr>
                <w:highlight w:val="lightGray"/>
              </w:rPr>
              <w:t>&lt;antall&gt;</w:t>
            </w:r>
          </w:p>
        </w:tc>
      </w:tr>
      <w:tr w:rsidR="00CF266E" w14:paraId="292D8652" w14:textId="77777777" w:rsidTr="00EC76FC">
        <w:tc>
          <w:tcPr>
            <w:tcW w:w="937" w:type="dxa"/>
          </w:tcPr>
          <w:p w14:paraId="06838A31" w14:textId="016427C4" w:rsidR="00CF266E" w:rsidRDefault="00EC76FC" w:rsidP="00CF266E">
            <w:r>
              <w:t>77.45</w:t>
            </w:r>
          </w:p>
        </w:tc>
        <w:tc>
          <w:tcPr>
            <w:tcW w:w="5295" w:type="dxa"/>
          </w:tcPr>
          <w:p w14:paraId="4F205E70" w14:textId="313C60AC" w:rsidR="00CF266E" w:rsidRDefault="00EC76FC" w:rsidP="00CF266E">
            <w:r w:rsidRPr="00EC76FC">
              <w:t>Vegoppmerking med ekstrudert termoplast</w:t>
            </w:r>
          </w:p>
        </w:tc>
        <w:tc>
          <w:tcPr>
            <w:tcW w:w="1843" w:type="dxa"/>
          </w:tcPr>
          <w:p w14:paraId="17581515" w14:textId="7BCB7B24" w:rsidR="00CF266E" w:rsidRPr="00B33043" w:rsidRDefault="00CF266E" w:rsidP="00CF266E">
            <w:pPr>
              <w:tabs>
                <w:tab w:val="left" w:pos="1453"/>
              </w:tabs>
              <w:ind w:right="169"/>
              <w:jc w:val="right"/>
              <w:rPr>
                <w:highlight w:val="lightGray"/>
              </w:rPr>
            </w:pPr>
            <w:r w:rsidRPr="00B33043">
              <w:rPr>
                <w:highlight w:val="lightGray"/>
              </w:rPr>
              <w:t>&lt;antall&gt;</w:t>
            </w:r>
          </w:p>
        </w:tc>
      </w:tr>
    </w:tbl>
    <w:p w14:paraId="0271E305" w14:textId="661EF59B" w:rsidR="0066046D" w:rsidRDefault="0066046D" w:rsidP="003F6B5D"/>
    <w:sectPr w:rsidR="0066046D" w:rsidSect="00B42D24">
      <w:headerReference w:type="default" r:id="rId8"/>
      <w:footerReference w:type="default" r:id="rId9"/>
      <w:pgSz w:w="11906" w:h="16838"/>
      <w:pgMar w:top="1560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C2295" w14:textId="77777777" w:rsidR="003E0D8E" w:rsidRDefault="003E0D8E">
      <w:r>
        <w:separator/>
      </w:r>
    </w:p>
  </w:endnote>
  <w:endnote w:type="continuationSeparator" w:id="0">
    <w:p w14:paraId="1061F1E8" w14:textId="77777777" w:rsidR="003E0D8E" w:rsidRDefault="003E0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1F626" w14:textId="77777777" w:rsidR="00876040" w:rsidRPr="00876040" w:rsidRDefault="00876040" w:rsidP="00876040">
    <w:pPr>
      <w:pStyle w:val="Bunntekst"/>
      <w:rPr>
        <w:sz w:val="16"/>
        <w:szCs w:val="16"/>
      </w:rPr>
    </w:pPr>
    <w:r w:rsidRPr="00876040">
      <w:rPr>
        <w:sz w:val="16"/>
        <w:szCs w:val="16"/>
      </w:rPr>
      <w:t xml:space="preserve">Maldokument vegoppmerkingskontrakt – Drift og vedlikehold </w:t>
    </w:r>
  </w:p>
  <w:p w14:paraId="45B8B7F6" w14:textId="16285C12" w:rsidR="0076261D" w:rsidRPr="00876040" w:rsidRDefault="00876040" w:rsidP="00876040">
    <w:pPr>
      <w:pStyle w:val="Bunntekst"/>
    </w:pPr>
    <w:r w:rsidRPr="00876040">
      <w:rPr>
        <w:sz w:val="16"/>
        <w:szCs w:val="16"/>
      </w:rPr>
      <w:t xml:space="preserve">Versjon </w:t>
    </w:r>
    <w:r w:rsidR="00AD2F3D">
      <w:rPr>
        <w:sz w:val="16"/>
        <w:szCs w:val="16"/>
      </w:rPr>
      <w:t>2022-01-28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77F76" w14:textId="77777777" w:rsidR="003E0D8E" w:rsidRDefault="003E0D8E">
      <w:r>
        <w:separator/>
      </w:r>
    </w:p>
  </w:footnote>
  <w:footnote w:type="continuationSeparator" w:id="0">
    <w:p w14:paraId="2CA137CC" w14:textId="77777777" w:rsidR="003E0D8E" w:rsidRDefault="003E0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7B1A" w14:textId="499A1A34" w:rsidR="00145D03" w:rsidRPr="009E6629" w:rsidRDefault="00145D03" w:rsidP="001D22C1">
    <w:pPr>
      <w:pStyle w:val="Topptekst"/>
      <w:tabs>
        <w:tab w:val="clear" w:pos="4536"/>
        <w:tab w:val="left" w:pos="2522"/>
        <w:tab w:val="left" w:pos="7371"/>
      </w:tabs>
      <w:rPr>
        <w:sz w:val="20"/>
      </w:rPr>
    </w:pPr>
    <w:r w:rsidRPr="009E6629">
      <w:rPr>
        <w:sz w:val="20"/>
      </w:rPr>
      <w:t>Statens vegvesen</w:t>
    </w:r>
    <w:r w:rsidR="00015DFF" w:rsidRPr="009E6629">
      <w:rPr>
        <w:sz w:val="20"/>
      </w:rPr>
      <w:tab/>
    </w:r>
    <w:r w:rsidR="001D22C1">
      <w:rPr>
        <w:sz w:val="20"/>
      </w:rPr>
      <w:tab/>
    </w:r>
    <w:r w:rsidR="00423B49">
      <w:rPr>
        <w:sz w:val="20"/>
      </w:rPr>
      <w:t>D2-</w:t>
    </w:r>
    <w:r w:rsidR="00922657">
      <w:rPr>
        <w:sz w:val="20"/>
      </w:rPr>
      <w:t>Tonnasje</w:t>
    </w:r>
    <w:r w:rsidR="00853EF8" w:rsidRPr="009E6629">
      <w:rPr>
        <w:sz w:val="20"/>
      </w:rPr>
      <w:t xml:space="preserve"> - </w:t>
    </w:r>
    <w:r w:rsidR="00853EF8" w:rsidRPr="009E6629">
      <w:rPr>
        <w:rStyle w:val="Sidetall"/>
        <w:sz w:val="20"/>
      </w:rPr>
      <w:fldChar w:fldCharType="begin"/>
    </w:r>
    <w:r w:rsidR="00853EF8" w:rsidRPr="009E6629">
      <w:rPr>
        <w:rStyle w:val="Sidetall"/>
        <w:sz w:val="20"/>
      </w:rPr>
      <w:instrText xml:space="preserve"> PAGE </w:instrText>
    </w:r>
    <w:r w:rsidR="00853EF8" w:rsidRPr="009E6629">
      <w:rPr>
        <w:rStyle w:val="Sidetall"/>
        <w:sz w:val="20"/>
      </w:rPr>
      <w:fldChar w:fldCharType="separate"/>
    </w:r>
    <w:r w:rsidR="00853EF8" w:rsidRPr="009E6629">
      <w:rPr>
        <w:rStyle w:val="Sidetall"/>
        <w:sz w:val="20"/>
      </w:rPr>
      <w:t>1</w:t>
    </w:r>
    <w:r w:rsidR="00853EF8" w:rsidRPr="009E6629">
      <w:rPr>
        <w:rStyle w:val="Sidetall"/>
        <w:sz w:val="20"/>
      </w:rPr>
      <w:fldChar w:fldCharType="end"/>
    </w:r>
  </w:p>
  <w:p w14:paraId="6ADA5BD4" w14:textId="3C36F39E" w:rsidR="00145D03" w:rsidRDefault="00F52934" w:rsidP="008B740E">
    <w:pPr>
      <w:pStyle w:val="Topptekst"/>
      <w:rPr>
        <w:sz w:val="20"/>
      </w:rPr>
    </w:pPr>
    <w:r w:rsidRPr="009E6629">
      <w:rPr>
        <w:sz w:val="20"/>
      </w:rPr>
      <w:t>V</w:t>
    </w:r>
    <w:r w:rsidR="00F40B3D">
      <w:rPr>
        <w:sz w:val="20"/>
      </w:rPr>
      <w:t>egoppmerking</w:t>
    </w:r>
  </w:p>
  <w:p w14:paraId="486CA92A" w14:textId="77777777" w:rsidR="000C1BFB" w:rsidRDefault="000C1BFB" w:rsidP="000C1BFB">
    <w:pPr>
      <w:pStyle w:val="Topptekst"/>
      <w:rPr>
        <w:sz w:val="20"/>
      </w:rPr>
    </w:pPr>
    <w:proofErr w:type="spellStart"/>
    <w:r w:rsidRPr="00E90925">
      <w:rPr>
        <w:sz w:val="20"/>
        <w:highlight w:val="lightGray"/>
      </w:rPr>
      <w:t>Kontraktnavn</w:t>
    </w:r>
    <w:proofErr w:type="spellEnd"/>
    <w:r>
      <w:rPr>
        <w:sz w:val="20"/>
      </w:rPr>
      <w:t xml:space="preserve"> </w:t>
    </w:r>
    <w:r w:rsidRPr="009E6629">
      <w:rPr>
        <w:sz w:val="20"/>
      </w:rPr>
      <w:t>20</w:t>
    </w:r>
    <w:r w:rsidRPr="00287EBB">
      <w:rPr>
        <w:sz w:val="20"/>
      </w:rPr>
      <w:t>2</w:t>
    </w:r>
    <w:r w:rsidRPr="009E6629">
      <w:rPr>
        <w:sz w:val="20"/>
        <w:highlight w:val="lightGray"/>
      </w:rPr>
      <w:t>å</w:t>
    </w:r>
    <w:r w:rsidRPr="009E6629">
      <w:rPr>
        <w:sz w:val="20"/>
      </w:rPr>
      <w:t xml:space="preserve"> – 20</w:t>
    </w:r>
    <w:r>
      <w:rPr>
        <w:sz w:val="20"/>
      </w:rPr>
      <w:t>2</w:t>
    </w:r>
    <w:r w:rsidRPr="009E6629">
      <w:rPr>
        <w:sz w:val="20"/>
        <w:highlight w:val="lightGray"/>
      </w:rPr>
      <w:t>å</w:t>
    </w:r>
  </w:p>
  <w:p w14:paraId="25D4BC7E" w14:textId="7B703968" w:rsidR="008B740E" w:rsidRDefault="00B05739" w:rsidP="008B740E">
    <w:pPr>
      <w:pStyle w:val="Topptekst"/>
      <w:rPr>
        <w:b/>
        <w:bCs/>
        <w:sz w:val="20"/>
      </w:rPr>
    </w:pPr>
    <w:r>
      <w:rPr>
        <w:b/>
        <w:bCs/>
        <w:sz w:val="20"/>
      </w:rPr>
      <w:t>D</w:t>
    </w:r>
    <w:r w:rsidR="00DA53AB">
      <w:rPr>
        <w:b/>
        <w:bCs/>
        <w:sz w:val="20"/>
      </w:rPr>
      <w:t>2</w:t>
    </w:r>
    <w:r w:rsidR="002061E3">
      <w:rPr>
        <w:b/>
        <w:bCs/>
        <w:sz w:val="20"/>
      </w:rPr>
      <w:t xml:space="preserve"> </w:t>
    </w:r>
    <w:r w:rsidR="00ED7BB6">
      <w:rPr>
        <w:b/>
        <w:bCs/>
        <w:sz w:val="20"/>
      </w:rPr>
      <w:t>Supplerende dokumenter</w:t>
    </w:r>
  </w:p>
  <w:p w14:paraId="6D4FF674" w14:textId="22767114" w:rsidR="008B740E" w:rsidRDefault="002061E3" w:rsidP="00F82DC5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7655"/>
        <w:tab w:val="right" w:pos="8505"/>
      </w:tabs>
      <w:rPr>
        <w:b/>
        <w:bCs/>
        <w:sz w:val="20"/>
      </w:rPr>
    </w:pPr>
    <w:r>
      <w:rPr>
        <w:b/>
        <w:bCs/>
        <w:sz w:val="20"/>
      </w:rPr>
      <w:t>D2-</w:t>
    </w:r>
    <w:r w:rsidR="00F9733A">
      <w:rPr>
        <w:b/>
        <w:bCs/>
        <w:sz w:val="20"/>
      </w:rPr>
      <w:t>Tonnasje</w:t>
    </w:r>
    <w:r w:rsidR="00835B73">
      <w:rPr>
        <w:b/>
        <w:bCs/>
        <w:sz w:val="20"/>
      </w:rPr>
      <w:tab/>
    </w:r>
    <w:r w:rsidR="00443082">
      <w:rPr>
        <w:sz w:val="20"/>
      </w:rPr>
      <w:t>202</w:t>
    </w:r>
    <w:r w:rsidR="00CE30FF" w:rsidRPr="00CE30FF">
      <w:rPr>
        <w:sz w:val="20"/>
        <w:highlight w:val="lightGray"/>
      </w:rPr>
      <w:t>å</w:t>
    </w:r>
    <w:r w:rsidR="001D22C1" w:rsidRPr="00CE30FF">
      <w:rPr>
        <w:sz w:val="20"/>
        <w:highlight w:val="lightGray"/>
      </w:rPr>
      <w:t>-</w:t>
    </w:r>
    <w:r w:rsidR="00CE30FF" w:rsidRPr="00CE30FF">
      <w:rPr>
        <w:sz w:val="20"/>
        <w:highlight w:val="lightGray"/>
      </w:rPr>
      <w:t>mm</w:t>
    </w:r>
    <w:r w:rsidR="001D22C1" w:rsidRPr="00CE30FF">
      <w:rPr>
        <w:sz w:val="20"/>
        <w:highlight w:val="lightGray"/>
      </w:rPr>
      <w:t>-</w:t>
    </w:r>
    <w:r w:rsidR="00CE30FF" w:rsidRPr="00CE30FF">
      <w:rPr>
        <w:sz w:val="20"/>
        <w:highlight w:val="lightGray"/>
      </w:rPr>
      <w:t>dd</w:t>
    </w:r>
  </w:p>
  <w:p w14:paraId="29C3313D" w14:textId="3E1424CE" w:rsidR="00294A18" w:rsidRPr="008B740E" w:rsidRDefault="00294A18" w:rsidP="008B740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7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848D9"/>
    <w:multiLevelType w:val="hybridMultilevel"/>
    <w:tmpl w:val="E56ACEFA"/>
    <w:lvl w:ilvl="0" w:tplc="0F2C8E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9" w15:restartNumberingAfterBreak="0">
    <w:nsid w:val="5D217C6F"/>
    <w:multiLevelType w:val="hybridMultilevel"/>
    <w:tmpl w:val="16FE67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D4F22"/>
    <w:multiLevelType w:val="hybridMultilevel"/>
    <w:tmpl w:val="2D4C274A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2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A0A4CC9"/>
    <w:multiLevelType w:val="hybridMultilevel"/>
    <w:tmpl w:val="E00CEBAE"/>
    <w:lvl w:ilvl="0" w:tplc="5504D682">
      <w:start w:val="1"/>
      <w:numFmt w:val="bullet"/>
      <w:lvlText w:val="-"/>
      <w:lvlJc w:val="left"/>
      <w:pPr>
        <w:ind w:left="720" w:hanging="360"/>
      </w:pPr>
      <w:rPr>
        <w:rFonts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6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4"/>
  </w:num>
  <w:num w:numId="3">
    <w:abstractNumId w:val="25"/>
  </w:num>
  <w:num w:numId="4">
    <w:abstractNumId w:val="18"/>
  </w:num>
  <w:num w:numId="5">
    <w:abstractNumId w:val="21"/>
  </w:num>
  <w:num w:numId="6">
    <w:abstractNumId w:val="1"/>
  </w:num>
  <w:num w:numId="7">
    <w:abstractNumId w:val="9"/>
  </w:num>
  <w:num w:numId="8">
    <w:abstractNumId w:val="6"/>
  </w:num>
  <w:num w:numId="9">
    <w:abstractNumId w:val="26"/>
  </w:num>
  <w:num w:numId="10">
    <w:abstractNumId w:val="22"/>
  </w:num>
  <w:num w:numId="11">
    <w:abstractNumId w:val="4"/>
  </w:num>
  <w:num w:numId="12">
    <w:abstractNumId w:val="7"/>
  </w:num>
  <w:num w:numId="13">
    <w:abstractNumId w:val="16"/>
  </w:num>
  <w:num w:numId="14">
    <w:abstractNumId w:val="12"/>
  </w:num>
  <w:num w:numId="15">
    <w:abstractNumId w:val="2"/>
  </w:num>
  <w:num w:numId="16">
    <w:abstractNumId w:val="24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5"/>
  </w:num>
  <w:num w:numId="19">
    <w:abstractNumId w:val="11"/>
  </w:num>
  <w:num w:numId="20">
    <w:abstractNumId w:val="15"/>
  </w:num>
  <w:num w:numId="21">
    <w:abstractNumId w:val="8"/>
  </w:num>
  <w:num w:numId="22">
    <w:abstractNumId w:val="3"/>
  </w:num>
  <w:num w:numId="23">
    <w:abstractNumId w:val="20"/>
  </w:num>
  <w:num w:numId="24">
    <w:abstractNumId w:val="17"/>
  </w:num>
  <w:num w:numId="25">
    <w:abstractNumId w:val="19"/>
  </w:num>
  <w:num w:numId="26">
    <w:abstractNumId w:val="13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4CE"/>
    <w:rsid w:val="000032B9"/>
    <w:rsid w:val="00007ADD"/>
    <w:rsid w:val="00015DFF"/>
    <w:rsid w:val="000237E1"/>
    <w:rsid w:val="00024951"/>
    <w:rsid w:val="00035A33"/>
    <w:rsid w:val="00041983"/>
    <w:rsid w:val="00052D82"/>
    <w:rsid w:val="00057571"/>
    <w:rsid w:val="0005781E"/>
    <w:rsid w:val="00071442"/>
    <w:rsid w:val="000807B8"/>
    <w:rsid w:val="00081F5C"/>
    <w:rsid w:val="000A1732"/>
    <w:rsid w:val="000B2EB1"/>
    <w:rsid w:val="000C1BFB"/>
    <w:rsid w:val="000C353C"/>
    <w:rsid w:val="000D6521"/>
    <w:rsid w:val="000F1675"/>
    <w:rsid w:val="000F53BD"/>
    <w:rsid w:val="00103E35"/>
    <w:rsid w:val="00121DD7"/>
    <w:rsid w:val="00136971"/>
    <w:rsid w:val="00140787"/>
    <w:rsid w:val="00145D03"/>
    <w:rsid w:val="0016161B"/>
    <w:rsid w:val="00163487"/>
    <w:rsid w:val="00165726"/>
    <w:rsid w:val="00180604"/>
    <w:rsid w:val="00185D49"/>
    <w:rsid w:val="001A7A3D"/>
    <w:rsid w:val="001B5185"/>
    <w:rsid w:val="001B5DDE"/>
    <w:rsid w:val="001D22C1"/>
    <w:rsid w:val="001D5BCD"/>
    <w:rsid w:val="001D773F"/>
    <w:rsid w:val="001E1BE9"/>
    <w:rsid w:val="001E7359"/>
    <w:rsid w:val="001F73F1"/>
    <w:rsid w:val="00202901"/>
    <w:rsid w:val="00203D7A"/>
    <w:rsid w:val="002061E3"/>
    <w:rsid w:val="002307AF"/>
    <w:rsid w:val="00244C14"/>
    <w:rsid w:val="002654EA"/>
    <w:rsid w:val="002721F6"/>
    <w:rsid w:val="00287EBB"/>
    <w:rsid w:val="00294A18"/>
    <w:rsid w:val="002967BD"/>
    <w:rsid w:val="002B1A8A"/>
    <w:rsid w:val="002B6132"/>
    <w:rsid w:val="002D7E99"/>
    <w:rsid w:val="002F19D9"/>
    <w:rsid w:val="00301BCD"/>
    <w:rsid w:val="00327425"/>
    <w:rsid w:val="0033429E"/>
    <w:rsid w:val="0034135C"/>
    <w:rsid w:val="003631A0"/>
    <w:rsid w:val="0038537D"/>
    <w:rsid w:val="0039182D"/>
    <w:rsid w:val="003B51D0"/>
    <w:rsid w:val="003B6B98"/>
    <w:rsid w:val="003C793A"/>
    <w:rsid w:val="003D2B3E"/>
    <w:rsid w:val="003E017B"/>
    <w:rsid w:val="003E0D8E"/>
    <w:rsid w:val="003E73AB"/>
    <w:rsid w:val="003F6B5D"/>
    <w:rsid w:val="00416534"/>
    <w:rsid w:val="0041685D"/>
    <w:rsid w:val="00420A66"/>
    <w:rsid w:val="00422740"/>
    <w:rsid w:val="004233B7"/>
    <w:rsid w:val="00423B49"/>
    <w:rsid w:val="00441633"/>
    <w:rsid w:val="00443082"/>
    <w:rsid w:val="00451B95"/>
    <w:rsid w:val="00455E81"/>
    <w:rsid w:val="004659CD"/>
    <w:rsid w:val="00486690"/>
    <w:rsid w:val="004946DE"/>
    <w:rsid w:val="00494888"/>
    <w:rsid w:val="00497935"/>
    <w:rsid w:val="004C6348"/>
    <w:rsid w:val="004D366F"/>
    <w:rsid w:val="004E3A35"/>
    <w:rsid w:val="004E4E83"/>
    <w:rsid w:val="004E6DB9"/>
    <w:rsid w:val="004F36D7"/>
    <w:rsid w:val="00502B47"/>
    <w:rsid w:val="005245D6"/>
    <w:rsid w:val="00527803"/>
    <w:rsid w:val="00556CE8"/>
    <w:rsid w:val="005624CE"/>
    <w:rsid w:val="00580EAD"/>
    <w:rsid w:val="00597D59"/>
    <w:rsid w:val="005A04E6"/>
    <w:rsid w:val="005A2193"/>
    <w:rsid w:val="005A641A"/>
    <w:rsid w:val="005B0CBA"/>
    <w:rsid w:val="005B1059"/>
    <w:rsid w:val="005C016A"/>
    <w:rsid w:val="005C10C5"/>
    <w:rsid w:val="005C3C1F"/>
    <w:rsid w:val="005C5D2B"/>
    <w:rsid w:val="005D1BFD"/>
    <w:rsid w:val="005E1707"/>
    <w:rsid w:val="006045B2"/>
    <w:rsid w:val="00606962"/>
    <w:rsid w:val="00607A1A"/>
    <w:rsid w:val="00617264"/>
    <w:rsid w:val="00633729"/>
    <w:rsid w:val="00643E73"/>
    <w:rsid w:val="00644890"/>
    <w:rsid w:val="0066046D"/>
    <w:rsid w:val="00660F9D"/>
    <w:rsid w:val="00673459"/>
    <w:rsid w:val="0067500D"/>
    <w:rsid w:val="00676DD0"/>
    <w:rsid w:val="00697B49"/>
    <w:rsid w:val="006B7E1A"/>
    <w:rsid w:val="006C42F6"/>
    <w:rsid w:val="006D6E50"/>
    <w:rsid w:val="006E11E1"/>
    <w:rsid w:val="006E7135"/>
    <w:rsid w:val="006F65FC"/>
    <w:rsid w:val="00703991"/>
    <w:rsid w:val="0071202C"/>
    <w:rsid w:val="0072317B"/>
    <w:rsid w:val="00735687"/>
    <w:rsid w:val="0076261D"/>
    <w:rsid w:val="0077016D"/>
    <w:rsid w:val="00771328"/>
    <w:rsid w:val="00774DA2"/>
    <w:rsid w:val="00776409"/>
    <w:rsid w:val="007824EE"/>
    <w:rsid w:val="00784E12"/>
    <w:rsid w:val="00786239"/>
    <w:rsid w:val="00795ADB"/>
    <w:rsid w:val="00797D91"/>
    <w:rsid w:val="007A1822"/>
    <w:rsid w:val="007A3B70"/>
    <w:rsid w:val="007C5619"/>
    <w:rsid w:val="007E1142"/>
    <w:rsid w:val="007F5EAF"/>
    <w:rsid w:val="007F6CDE"/>
    <w:rsid w:val="00810BDE"/>
    <w:rsid w:val="00815C9C"/>
    <w:rsid w:val="008163B8"/>
    <w:rsid w:val="00820A7A"/>
    <w:rsid w:val="008333ED"/>
    <w:rsid w:val="00835B73"/>
    <w:rsid w:val="008524EE"/>
    <w:rsid w:val="00853EF8"/>
    <w:rsid w:val="0087212E"/>
    <w:rsid w:val="00876040"/>
    <w:rsid w:val="00876B93"/>
    <w:rsid w:val="00882B13"/>
    <w:rsid w:val="00886D4F"/>
    <w:rsid w:val="008A0241"/>
    <w:rsid w:val="008B2CB1"/>
    <w:rsid w:val="008B4E83"/>
    <w:rsid w:val="008B740E"/>
    <w:rsid w:val="008C2DF1"/>
    <w:rsid w:val="008D0495"/>
    <w:rsid w:val="008F56BC"/>
    <w:rsid w:val="008F5801"/>
    <w:rsid w:val="00910E71"/>
    <w:rsid w:val="00915725"/>
    <w:rsid w:val="00922657"/>
    <w:rsid w:val="00922AE6"/>
    <w:rsid w:val="009247BA"/>
    <w:rsid w:val="0092511E"/>
    <w:rsid w:val="00925607"/>
    <w:rsid w:val="00925665"/>
    <w:rsid w:val="00926E7A"/>
    <w:rsid w:val="0093100C"/>
    <w:rsid w:val="009311C7"/>
    <w:rsid w:val="00953E5C"/>
    <w:rsid w:val="009737EB"/>
    <w:rsid w:val="00974210"/>
    <w:rsid w:val="009814AE"/>
    <w:rsid w:val="00983259"/>
    <w:rsid w:val="009910AA"/>
    <w:rsid w:val="009E6629"/>
    <w:rsid w:val="009F6C2A"/>
    <w:rsid w:val="00A307E5"/>
    <w:rsid w:val="00A447F4"/>
    <w:rsid w:val="00A45984"/>
    <w:rsid w:val="00A55AEB"/>
    <w:rsid w:val="00A652DD"/>
    <w:rsid w:val="00AA5E28"/>
    <w:rsid w:val="00AB7109"/>
    <w:rsid w:val="00AB7CB4"/>
    <w:rsid w:val="00AD2F3D"/>
    <w:rsid w:val="00AD4DEA"/>
    <w:rsid w:val="00AE0E55"/>
    <w:rsid w:val="00B0199B"/>
    <w:rsid w:val="00B05739"/>
    <w:rsid w:val="00B14EDB"/>
    <w:rsid w:val="00B20EB6"/>
    <w:rsid w:val="00B33043"/>
    <w:rsid w:val="00B34CB0"/>
    <w:rsid w:val="00B41990"/>
    <w:rsid w:val="00B42D24"/>
    <w:rsid w:val="00B43A1F"/>
    <w:rsid w:val="00B442DF"/>
    <w:rsid w:val="00B45521"/>
    <w:rsid w:val="00B45DDD"/>
    <w:rsid w:val="00B700CD"/>
    <w:rsid w:val="00BA1121"/>
    <w:rsid w:val="00BA7801"/>
    <w:rsid w:val="00BC38C0"/>
    <w:rsid w:val="00BD1AB9"/>
    <w:rsid w:val="00BE0E96"/>
    <w:rsid w:val="00BF2039"/>
    <w:rsid w:val="00BF32B1"/>
    <w:rsid w:val="00BF32CB"/>
    <w:rsid w:val="00C252A7"/>
    <w:rsid w:val="00C26784"/>
    <w:rsid w:val="00C5122B"/>
    <w:rsid w:val="00C5511B"/>
    <w:rsid w:val="00C57177"/>
    <w:rsid w:val="00C65130"/>
    <w:rsid w:val="00C65E5A"/>
    <w:rsid w:val="00C7278F"/>
    <w:rsid w:val="00C86D8C"/>
    <w:rsid w:val="00CA1AD0"/>
    <w:rsid w:val="00CA46B2"/>
    <w:rsid w:val="00CA72EB"/>
    <w:rsid w:val="00CB000F"/>
    <w:rsid w:val="00CD64D6"/>
    <w:rsid w:val="00CE19D1"/>
    <w:rsid w:val="00CE30FF"/>
    <w:rsid w:val="00CF266E"/>
    <w:rsid w:val="00CF717B"/>
    <w:rsid w:val="00D04079"/>
    <w:rsid w:val="00D05A26"/>
    <w:rsid w:val="00D219A7"/>
    <w:rsid w:val="00D2479D"/>
    <w:rsid w:val="00D27B8B"/>
    <w:rsid w:val="00D34846"/>
    <w:rsid w:val="00D508E8"/>
    <w:rsid w:val="00D530F1"/>
    <w:rsid w:val="00D600D3"/>
    <w:rsid w:val="00D6229A"/>
    <w:rsid w:val="00D73B7D"/>
    <w:rsid w:val="00D825E7"/>
    <w:rsid w:val="00D92544"/>
    <w:rsid w:val="00D96FD2"/>
    <w:rsid w:val="00DA25BB"/>
    <w:rsid w:val="00DA53AB"/>
    <w:rsid w:val="00DA6BF3"/>
    <w:rsid w:val="00DB6A2E"/>
    <w:rsid w:val="00DC2731"/>
    <w:rsid w:val="00DC6738"/>
    <w:rsid w:val="00DD31D1"/>
    <w:rsid w:val="00DE5765"/>
    <w:rsid w:val="00E112EE"/>
    <w:rsid w:val="00E14C50"/>
    <w:rsid w:val="00E223F1"/>
    <w:rsid w:val="00E25820"/>
    <w:rsid w:val="00E35320"/>
    <w:rsid w:val="00E424C7"/>
    <w:rsid w:val="00E573AB"/>
    <w:rsid w:val="00E61D97"/>
    <w:rsid w:val="00E63055"/>
    <w:rsid w:val="00E67737"/>
    <w:rsid w:val="00E71435"/>
    <w:rsid w:val="00E918BF"/>
    <w:rsid w:val="00E9247B"/>
    <w:rsid w:val="00EC76FC"/>
    <w:rsid w:val="00ED2AA8"/>
    <w:rsid w:val="00ED7BB6"/>
    <w:rsid w:val="00EE6BA0"/>
    <w:rsid w:val="00F40B3D"/>
    <w:rsid w:val="00F51234"/>
    <w:rsid w:val="00F523BF"/>
    <w:rsid w:val="00F52934"/>
    <w:rsid w:val="00F52AA9"/>
    <w:rsid w:val="00F55C5F"/>
    <w:rsid w:val="00F6791E"/>
    <w:rsid w:val="00F67F8B"/>
    <w:rsid w:val="00F750D7"/>
    <w:rsid w:val="00F75C6C"/>
    <w:rsid w:val="00F82DC5"/>
    <w:rsid w:val="00F841CA"/>
    <w:rsid w:val="00F9733A"/>
    <w:rsid w:val="00FA488D"/>
    <w:rsid w:val="00FB5348"/>
    <w:rsid w:val="00FC0F0C"/>
    <w:rsid w:val="00FC6BFB"/>
    <w:rsid w:val="00FD26B9"/>
    <w:rsid w:val="00FF0A7E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330AD"/>
  <w15:docId w15:val="{AC6B4965-8B5E-4FC1-8AD9-69401499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AADFG">
    <w:name w:val="A ADFG"/>
    <w:basedOn w:val="Normal"/>
    <w:link w:val="AADFGTegn"/>
    <w:rsid w:val="00294A18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294A18"/>
    <w:rPr>
      <w:sz w:val="22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F750D7"/>
    <w:rPr>
      <w:sz w:val="24"/>
      <w:szCs w:val="24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9247BA"/>
    <w:rPr>
      <w:color w:val="800080" w:themeColor="followedHyperlink"/>
      <w:u w:val="single"/>
    </w:rPr>
  </w:style>
  <w:style w:type="character" w:customStyle="1" w:styleId="TopptekstTegn">
    <w:name w:val="Topptekst Tegn"/>
    <w:basedOn w:val="Standardskriftforavsnitt"/>
    <w:link w:val="Topptekst"/>
    <w:rsid w:val="00617264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20A7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20A7A"/>
    <w:rPr>
      <w:rFonts w:ascii="Segoe UI" w:hAnsi="Segoe UI" w:cs="Segoe UI"/>
      <w:sz w:val="18"/>
      <w:szCs w:val="18"/>
      <w:lang w:eastAsia="en-US"/>
    </w:rPr>
  </w:style>
  <w:style w:type="paragraph" w:styleId="Listeavsnitt">
    <w:name w:val="List Paragraph"/>
    <w:basedOn w:val="Normal"/>
    <w:uiPriority w:val="34"/>
    <w:qFormat/>
    <w:rsid w:val="000F1675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6045B2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BF2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1_Dokument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</documentManagement>
</p:properties>
</file>

<file path=customXml/itemProps1.xml><?xml version="1.0" encoding="utf-8"?>
<ds:datastoreItem xmlns:ds="http://schemas.openxmlformats.org/officeDocument/2006/customXml" ds:itemID="{8537A341-19D2-4267-B6FC-4FB112249C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70A6FA-DF51-4107-807C-B712D31E0669}"/>
</file>

<file path=customXml/itemProps3.xml><?xml version="1.0" encoding="utf-8"?>
<ds:datastoreItem xmlns:ds="http://schemas.openxmlformats.org/officeDocument/2006/customXml" ds:itemID="{219A0D64-BC31-4BDE-ADAA-8A86F9ED4B0A}"/>
</file>

<file path=customXml/itemProps4.xml><?xml version="1.0" encoding="utf-8"?>
<ds:datastoreItem xmlns:ds="http://schemas.openxmlformats.org/officeDocument/2006/customXml" ds:itemID="{C807B99A-D9E9-4F1A-9935-3E4D0D8324FB}"/>
</file>

<file path=customXml/itemProps5.xml><?xml version="1.0" encoding="utf-8"?>
<ds:datastoreItem xmlns:ds="http://schemas.openxmlformats.org/officeDocument/2006/customXml" ds:itemID="{E5A50C31-15CB-4E99-A3A8-B2354B658142}"/>
</file>

<file path=docProps/app.xml><?xml version="1.0" encoding="utf-8"?>
<Properties xmlns="http://schemas.openxmlformats.org/officeDocument/2006/extended-properties" xmlns:vt="http://schemas.openxmlformats.org/officeDocument/2006/docPropsVTypes">
  <Template>R763V_A1_Dokumentliste_20161201.dotx</Template>
  <TotalTime>5</TotalTime>
  <Pages>1</Pages>
  <Words>63</Words>
  <Characters>376</Characters>
  <Application>Microsoft Office Word</Application>
  <DocSecurity>0</DocSecurity>
  <Lines>28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X</vt:lpstr>
    </vt:vector>
  </TitlesOfParts>
  <Company>ViaNova Plan og Trafikk AS</Company>
  <LinksUpToDate>false</LinksUpToDate>
  <CharactersWithSpaces>429</CharactersWithSpaces>
  <SharedDoc>false</SharedDoc>
  <HLinks>
    <vt:vector size="12" baseType="variant">
      <vt:variant>
        <vt:i4>1835026</vt:i4>
      </vt:variant>
      <vt:variant>
        <vt:i4>3</vt:i4>
      </vt:variant>
      <vt:variant>
        <vt:i4>0</vt:i4>
      </vt:variant>
      <vt:variant>
        <vt:i4>5</vt:i4>
      </vt:variant>
      <vt:variant>
        <vt:lpwstr>http://www.vegvesen.no/elrapp</vt:lpwstr>
      </vt:variant>
      <vt:variant>
        <vt:lpwstr/>
      </vt:variant>
      <vt:variant>
        <vt:i4>2687101</vt:i4>
      </vt:variant>
      <vt:variant>
        <vt:i4>0</vt:i4>
      </vt:variant>
      <vt:variant>
        <vt:i4>0</vt:i4>
      </vt:variant>
      <vt:variant>
        <vt:i4>5</vt:i4>
      </vt:variant>
      <vt:variant>
        <vt:lpwstr>http://www.vegvesen.no/s/anbud/dokumenter/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Torgeir Leland</cp:lastModifiedBy>
  <cp:revision>8</cp:revision>
  <cp:lastPrinted>2020-12-01T08:16:00Z</cp:lastPrinted>
  <dcterms:created xsi:type="dcterms:W3CDTF">2020-12-11T06:40:00Z</dcterms:created>
  <dcterms:modified xsi:type="dcterms:W3CDTF">2022-01-28T10:08:00Z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0x01010058F483C9552BB5498DA378941DAA737500D8F7D2910A57BE4D9C0F499D068C7567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3600</vt:r8>
  </property>
  <property fmtid="{D5CDD505-2E9C-101B-9397-08002B2CF9AE}" pid="11" name="xd_ProgID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MediaServiceImageTags">
    <vt:lpwstr/>
  </property>
  <property fmtid="{D5CDD505-2E9C-101B-9397-08002B2CF9AE}" pid="20" name="lcf76f155ced4ddcb4097134ff3c332f">
    <vt:lpwstr/>
  </property>
</Properties>
</file>